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rsidTr="00B43C31">
        <w:tc>
          <w:tcPr>
            <w:tcW w:w="5000" w:type="pct"/>
            <w:shd w:val="clear" w:color="auto" w:fill="auto"/>
          </w:tcPr>
          <w:p w:rsidR="005F2928" w:rsidRDefault="00AA4B38" w:rsidP="0041298F">
            <w:pPr>
              <w:pStyle w:val="Picture"/>
            </w:pPr>
            <w:r>
              <w:pict>
                <v:shape id="_x0000_i1027" type="#_x0000_t75" style="width:6in;height:33.3pt">
                  <v:imagedata r:id="rId7" o:title="" croptop="7373f" cropbottom="21299f"/>
                </v:shape>
              </w:pict>
            </w:r>
          </w:p>
        </w:tc>
      </w:tr>
    </w:tbl>
    <w:p w:rsidR="002C5E76" w:rsidRPr="0041298F" w:rsidRDefault="00E038ED" w:rsidP="002C5E76">
      <w:pPr>
        <w:pStyle w:val="FFSHeading"/>
      </w:pPr>
      <w:r>
        <w:t>FSS Laboratory Safety Manual</w:t>
      </w:r>
    </w:p>
    <w:p w:rsidR="002C5E76" w:rsidRDefault="002C5E76" w:rsidP="002C5E76"/>
    <w:p w:rsidR="00E038ED" w:rsidRDefault="00E038ED" w:rsidP="00E038ED">
      <w:pPr>
        <w:pStyle w:val="ActivityBody"/>
      </w:pPr>
      <w:r>
        <w:t>Working in the laboratory presents many hazards to students that must be addressed with proper instruction. The following are safety concerns all students should be informed of and reminded of when working with laboratory supplies and equipment.</w:t>
      </w:r>
    </w:p>
    <w:p w:rsidR="00E038ED" w:rsidRPr="004D69E4" w:rsidRDefault="00E038ED" w:rsidP="00E038ED"/>
    <w:p w:rsidR="00E038ED" w:rsidRDefault="00E038ED" w:rsidP="00E038ED">
      <w:pPr>
        <w:pStyle w:val="ActivitySection"/>
      </w:pPr>
      <w:r>
        <w:t>General Safety Rules</w:t>
      </w:r>
    </w:p>
    <w:p w:rsidR="00E038ED" w:rsidRDefault="00E038ED" w:rsidP="00E038ED">
      <w:pPr>
        <w:pStyle w:val="ActivityNumbers"/>
      </w:pPr>
      <w:r>
        <w:t>Students will need to be informed of clean up procedures for each activity they complete. The laboratory must remain clean at all times.</w:t>
      </w:r>
    </w:p>
    <w:p w:rsidR="00E038ED" w:rsidRDefault="00E038ED" w:rsidP="00E038ED">
      <w:pPr>
        <w:pStyle w:val="ActivityNumbers"/>
      </w:pPr>
      <w:r>
        <w:t>Students will need to be advised of all safety features of the classroom, such as fire exits, fire extinguishers, first aid kit, Safety Data Sheet (SDS) information, wash station, and telephone.</w:t>
      </w:r>
    </w:p>
    <w:p w:rsidR="00E038ED" w:rsidRDefault="00E038ED" w:rsidP="00E038ED">
      <w:pPr>
        <w:pStyle w:val="ActivityNumbers"/>
      </w:pPr>
      <w:r>
        <w:t>Students must know the proper way to report accidents. All accidents should be reported according to local school district policy.</w:t>
      </w:r>
    </w:p>
    <w:p w:rsidR="00E038ED" w:rsidRDefault="00E038ED" w:rsidP="00E038ED">
      <w:pPr>
        <w:pStyle w:val="ActivityNumbers"/>
      </w:pPr>
      <w:r>
        <w:t>Any unsafe behavior exhibited by students may result in their removal from laboratory activities. Ensure students are aware of classroom policies and consequences for unsafe behavior.</w:t>
      </w:r>
    </w:p>
    <w:p w:rsidR="00E038ED" w:rsidRPr="004D69E4" w:rsidRDefault="00E038ED" w:rsidP="00E038ED"/>
    <w:p w:rsidR="00E038ED" w:rsidRDefault="00E038ED" w:rsidP="00E038ED">
      <w:pPr>
        <w:pStyle w:val="ActivityBody"/>
      </w:pPr>
      <w:r>
        <w:t>Be thorough in the review of safe behavior in the laboratory and classroom. It is recommended that you utilize the safety contract and safety assessment provided in the curriculum as records of instruction of safe behavior.</w:t>
      </w:r>
    </w:p>
    <w:p w:rsidR="00E038ED" w:rsidRPr="004D69E4" w:rsidRDefault="00E038ED" w:rsidP="00E038ED"/>
    <w:p w:rsidR="00E038ED" w:rsidRDefault="00E038ED" w:rsidP="00E038ED">
      <w:pPr>
        <w:pStyle w:val="ActivitySection"/>
      </w:pPr>
      <w:r>
        <w:t>Laboratory Safety Features</w:t>
      </w:r>
    </w:p>
    <w:p w:rsidR="00E038ED" w:rsidRDefault="00E038ED" w:rsidP="00E038ED">
      <w:pPr>
        <w:pStyle w:val="ActivityBody"/>
      </w:pPr>
      <w:r>
        <w:t>In order to provide a safe environment for student experiments the following list includes the recommended minimum safety items in the laboratory area. Additional items are also listed and should be considered when implementing and teaching a laboratory based course.</w:t>
      </w:r>
    </w:p>
    <w:p w:rsidR="00E038ED" w:rsidRDefault="00E038ED" w:rsidP="00E038ED">
      <w:pPr>
        <w:pStyle w:val="ActivityNumbers"/>
        <w:numPr>
          <w:ilvl w:val="0"/>
          <w:numId w:val="0"/>
        </w:numPr>
      </w:pPr>
    </w:p>
    <w:p w:rsidR="00E038ED" w:rsidRDefault="00E038ED" w:rsidP="00E038ED">
      <w:pPr>
        <w:pStyle w:val="ActivityBodyBold"/>
      </w:pPr>
      <w:r>
        <w:t>Minimum Features:</w:t>
      </w:r>
    </w:p>
    <w:p w:rsidR="00E038ED" w:rsidRDefault="00E038ED" w:rsidP="00E038ED">
      <w:pPr>
        <w:pStyle w:val="Activitybullet"/>
      </w:pPr>
      <w:r>
        <w:t>Eye wash station</w:t>
      </w:r>
    </w:p>
    <w:p w:rsidR="00E038ED" w:rsidRDefault="00E038ED" w:rsidP="00E038ED">
      <w:pPr>
        <w:pStyle w:val="Activitybullet"/>
      </w:pPr>
      <w:r>
        <w:t>Fire extinguishers</w:t>
      </w:r>
    </w:p>
    <w:p w:rsidR="00E038ED" w:rsidRDefault="00E038ED" w:rsidP="00E038ED">
      <w:pPr>
        <w:pStyle w:val="Activitybullet"/>
      </w:pPr>
      <w:r>
        <w:t>Fire blanket</w:t>
      </w:r>
    </w:p>
    <w:p w:rsidR="00E038ED" w:rsidRDefault="00E038ED" w:rsidP="00E038ED">
      <w:pPr>
        <w:pStyle w:val="Activitybullet"/>
      </w:pPr>
      <w:r>
        <w:t>First Aid kit</w:t>
      </w:r>
    </w:p>
    <w:p w:rsidR="00E038ED" w:rsidRDefault="00E038ED" w:rsidP="00E038ED">
      <w:pPr>
        <w:pStyle w:val="Activitybullet"/>
      </w:pPr>
      <w:r>
        <w:t>MSDS binder</w:t>
      </w:r>
    </w:p>
    <w:p w:rsidR="00E038ED" w:rsidRDefault="00E038ED" w:rsidP="00E038ED">
      <w:pPr>
        <w:pStyle w:val="Activitybullet"/>
      </w:pPr>
      <w:r>
        <w:t>Sharps container</w:t>
      </w:r>
    </w:p>
    <w:p w:rsidR="00210996" w:rsidRDefault="00E038ED" w:rsidP="00E038ED">
      <w:pPr>
        <w:pStyle w:val="Activitybullet"/>
      </w:pPr>
      <w:r>
        <w:t>Spill kits – acid and base</w:t>
      </w:r>
    </w:p>
    <w:p w:rsidR="00E038ED" w:rsidRDefault="00E038ED" w:rsidP="00E038ED">
      <w:pPr>
        <w:pStyle w:val="ActivityBodyBold"/>
      </w:pPr>
      <w:r>
        <w:t>Additional recommended items:</w:t>
      </w:r>
    </w:p>
    <w:p w:rsidR="00E038ED" w:rsidRDefault="00E038ED" w:rsidP="00E038ED">
      <w:pPr>
        <w:pStyle w:val="Activitybullet"/>
      </w:pPr>
      <w:r>
        <w:t>Goggle sanitizer</w:t>
      </w:r>
    </w:p>
    <w:p w:rsidR="00E038ED" w:rsidRDefault="00E038ED" w:rsidP="00E038ED">
      <w:pPr>
        <w:pStyle w:val="Activitybullet"/>
      </w:pPr>
      <w:r>
        <w:t>Broken class receptacle</w:t>
      </w:r>
    </w:p>
    <w:p w:rsidR="00E038ED" w:rsidRPr="008E2396" w:rsidRDefault="00E038ED" w:rsidP="00E038ED"/>
    <w:p w:rsidR="00E038ED" w:rsidRDefault="00E038ED" w:rsidP="00E038ED">
      <w:pPr>
        <w:pStyle w:val="ActivitySection"/>
      </w:pPr>
      <w:r>
        <w:t>Personal Protective Equipment</w:t>
      </w:r>
    </w:p>
    <w:p w:rsidR="00E038ED" w:rsidRDefault="00E038ED" w:rsidP="00E038ED">
      <w:pPr>
        <w:pStyle w:val="ActivityBody"/>
      </w:pPr>
      <w:r>
        <w:t>When working in the laboratory, personal protective equipment (PPE) should be a routine and a habit. Require students to wear proper PPE at all times. Minimum PPE requirements include safety glasses, disposable gloves, and a laboratory apron. Additional equipment, such as hairnets and heat resistant gloves, may be needed for specific experiments. Consider requiring a dress code for days of laboratory experimentation including pants and close-toed shoes with any long hair tied back.</w:t>
      </w:r>
    </w:p>
    <w:p w:rsidR="00E038ED" w:rsidRDefault="00E038ED" w:rsidP="00E038ED"/>
    <w:p w:rsidR="00E038ED" w:rsidRDefault="00E038ED" w:rsidP="00E038ED">
      <w:pPr>
        <w:pStyle w:val="ActivitySection"/>
      </w:pPr>
      <w:r>
        <w:lastRenderedPageBreak/>
        <w:t>First Aid Kit</w:t>
      </w:r>
    </w:p>
    <w:p w:rsidR="00E038ED" w:rsidRDefault="00E038ED" w:rsidP="00E038ED">
      <w:pPr>
        <w:pStyle w:val="ActivityBody"/>
      </w:pPr>
      <w:r>
        <w:t>A first aid kit must be available in every laboratory and school facility in case of minor medical injuries. A body fluids spill kit should also be available and precautions must be followed to clean up and dispose of bodily fluids. Most school districts have blood-borne pathogens training for district employees but not students. It is important for the teacher to inform students of potential risk of coming into contact with bodily fluids.</w:t>
      </w:r>
    </w:p>
    <w:p w:rsidR="00E038ED" w:rsidRDefault="00E038ED" w:rsidP="00E038ED"/>
    <w:p w:rsidR="00E038ED" w:rsidRDefault="00E038ED" w:rsidP="00E038ED">
      <w:pPr>
        <w:pStyle w:val="ActivitySection"/>
      </w:pPr>
      <w:r>
        <w:t>SDS Records</w:t>
      </w:r>
    </w:p>
    <w:p w:rsidR="00E038ED" w:rsidRDefault="00E038ED" w:rsidP="00E038ED">
      <w:pPr>
        <w:pStyle w:val="ActivityBody"/>
      </w:pPr>
      <w:r>
        <w:t>A safety data sheet (SDS) is available for all hazardous chemicals. SDS contains information pertaining to the emergency precautions in case of spills, ingestion, or other accidental uses. Every SDS uses a specific format so users can find information readily. A set of SDS for all items stored or used in the food science laboratory should be kept in the laboratory and be available at all times to all laboratory participants. Most items ordered from vendors will be shipped with SDS, be sure to save and file appropriately. For chemicals purchased locally, many SDS can be found online and printed for inclusion in the SDS folder.</w:t>
      </w:r>
    </w:p>
    <w:p w:rsidR="00E038ED" w:rsidRDefault="00E038ED" w:rsidP="00E038ED"/>
    <w:p w:rsidR="00E038ED" w:rsidRDefault="00E038ED" w:rsidP="00E038ED">
      <w:pPr>
        <w:pStyle w:val="ActivitySection"/>
      </w:pPr>
      <w:r>
        <w:t>Chemical Spill Kits</w:t>
      </w:r>
    </w:p>
    <w:p w:rsidR="00E038ED" w:rsidRDefault="00E038ED" w:rsidP="00E038ED">
      <w:pPr>
        <w:pStyle w:val="ActivityBody"/>
      </w:pPr>
      <w:r>
        <w:t>In the occurrence of a chemical spill in the laboratory, proper cleanup materials and procedures are critical to the health and safety of all those in the laboratory. Be sure to refer to the SDS for any item spilled to review proper cleanup methods. The minimum components to include in a spill kit are sand, an absorbing agent, and neutralizers. Absorbing agents may be kitty litter, fire blankets, or absorbent pads. Be sure to have both an acid and a base neutralizer. Always wear proper personal protective equipment while cleaning the spill.</w:t>
      </w:r>
    </w:p>
    <w:p w:rsidR="00E038ED" w:rsidRDefault="00E038ED" w:rsidP="00E038ED"/>
    <w:p w:rsidR="00E038ED" w:rsidRDefault="00E038ED" w:rsidP="00E038ED">
      <w:pPr>
        <w:pStyle w:val="ActivitySection"/>
      </w:pPr>
      <w:r>
        <w:t>Biological and Chemical Storage</w:t>
      </w:r>
    </w:p>
    <w:p w:rsidR="00E038ED" w:rsidRDefault="00E038ED" w:rsidP="00E038ED">
      <w:pPr>
        <w:pStyle w:val="ActivityBody"/>
      </w:pPr>
      <w:r>
        <w:t>All items used in the laboratory should have a dedicated and organized storage area. Glassware and other commonly used equipment should be stored where it is accessible to students when needed, but placed in a safe and secure area, such as a cabinet or drawer, when not in use. Chemicals should be stored by category in a secure, locked area designed for the purpose of the chemical with proper ventilation and temperature control. Biological materials requiring refrigeration or freezing should be stored accordingly in units that do not contain food or other items for human consumption. Work areas should be kept clear and free of unnecessary equipment or materials.</w:t>
      </w:r>
    </w:p>
    <w:p w:rsidR="00E038ED" w:rsidRPr="005B34FC" w:rsidRDefault="00E038ED" w:rsidP="00E038ED"/>
    <w:p w:rsidR="00E038ED" w:rsidRDefault="00E038ED" w:rsidP="00E038ED">
      <w:pPr>
        <w:pStyle w:val="ActivitySection"/>
      </w:pPr>
      <w:r>
        <w:t>Biological and Chemical Disposal</w:t>
      </w:r>
    </w:p>
    <w:p w:rsidR="00E038ED" w:rsidRDefault="00E038ED" w:rsidP="00E038ED">
      <w:pPr>
        <w:pStyle w:val="ActivityBody"/>
      </w:pPr>
      <w:r>
        <w:t>All materials should be disposed of according</w:t>
      </w:r>
      <w:r w:rsidR="00AA4B38">
        <w:t xml:space="preserve"> to procedures outlined in the </w:t>
      </w:r>
      <w:r>
        <w:t>SDS.  Some chemicals may be diluted or neutralized to a safe level for disposal in trash or sink, but always check the label and SDS first. Biological waste should always be sterilized using an autoclave or disinfectant solution prior to disposal. Consider developing a protocol for proper disposal of food products in your school.</w:t>
      </w:r>
    </w:p>
    <w:p w:rsidR="00E038ED" w:rsidRDefault="00E038ED" w:rsidP="00E038ED"/>
    <w:p w:rsidR="00E038ED" w:rsidRDefault="00E038ED" w:rsidP="00E038ED">
      <w:pPr>
        <w:pStyle w:val="ActivitySection"/>
      </w:pPr>
      <w:r>
        <w:t>Allergies</w:t>
      </w:r>
    </w:p>
    <w:p w:rsidR="00E038ED" w:rsidRDefault="00E038ED" w:rsidP="00E038ED">
      <w:pPr>
        <w:pStyle w:val="ActivityBody"/>
      </w:pPr>
      <w:r>
        <w:t>Students will be exposed to many substances both natural and chemical of nature. Some of the substances that may trigger allergic reactions are:</w:t>
      </w:r>
    </w:p>
    <w:p w:rsidR="00E038ED" w:rsidRDefault="00E038ED" w:rsidP="00E038ED">
      <w:pPr>
        <w:pStyle w:val="Activitybullet"/>
      </w:pPr>
      <w:r>
        <w:t>Food substances</w:t>
      </w:r>
    </w:p>
    <w:p w:rsidR="00E038ED" w:rsidRDefault="00E038ED" w:rsidP="00E038ED">
      <w:pPr>
        <w:pStyle w:val="Activitybullet"/>
      </w:pPr>
      <w:r>
        <w:t>Chemical indicators</w:t>
      </w:r>
    </w:p>
    <w:p w:rsidR="00E038ED" w:rsidRDefault="00E038ED" w:rsidP="00E038ED">
      <w:pPr>
        <w:pStyle w:val="Activitybullet"/>
      </w:pPr>
      <w:r>
        <w:t>Latex gloves</w:t>
      </w:r>
    </w:p>
    <w:p w:rsidR="00E038ED" w:rsidRDefault="00E038ED" w:rsidP="00E038ED"/>
    <w:p w:rsidR="00E038ED" w:rsidRDefault="00E038ED" w:rsidP="00E038ED">
      <w:pPr>
        <w:pStyle w:val="ActivityBody"/>
      </w:pPr>
      <w:r>
        <w:t>Be aware of any physical symptoms including:</w:t>
      </w:r>
    </w:p>
    <w:p w:rsidR="00E038ED" w:rsidRDefault="00E038ED" w:rsidP="00E038ED">
      <w:pPr>
        <w:pStyle w:val="Activitybullet"/>
      </w:pPr>
      <w:r>
        <w:t>Skin rashes</w:t>
      </w:r>
    </w:p>
    <w:p w:rsidR="00E038ED" w:rsidRDefault="00E038ED" w:rsidP="00E038ED">
      <w:pPr>
        <w:pStyle w:val="Activitybullet"/>
      </w:pPr>
      <w:r>
        <w:t>Sneezing and coughing</w:t>
      </w:r>
    </w:p>
    <w:p w:rsidR="00E038ED" w:rsidRDefault="00E038ED" w:rsidP="00E038ED">
      <w:pPr>
        <w:pStyle w:val="Activitybullet"/>
      </w:pPr>
      <w:r>
        <w:t>Loss of breath or breathing problems</w:t>
      </w:r>
    </w:p>
    <w:p w:rsidR="00E038ED" w:rsidRDefault="00E038ED" w:rsidP="00E038ED">
      <w:pPr>
        <w:pStyle w:val="Activitybullet"/>
      </w:pPr>
      <w:r>
        <w:t>Signs of faintness or unresponsive behavior</w:t>
      </w:r>
    </w:p>
    <w:p w:rsidR="00E038ED" w:rsidRPr="00FE64C9" w:rsidRDefault="00E038ED" w:rsidP="00E038ED"/>
    <w:p w:rsidR="00E038ED" w:rsidRDefault="00E038ED" w:rsidP="00E038ED">
      <w:pPr>
        <w:pStyle w:val="ActivityBody"/>
      </w:pPr>
      <w:r>
        <w:t>Report all incidences of allergic reactions to laboratory substances according to the policy of your school. In non-serious cases, the teacher may need to provide gloves, respirator, or other personal safety equipment for the student.</w:t>
      </w:r>
    </w:p>
    <w:p w:rsidR="00E038ED" w:rsidRPr="005E2614" w:rsidRDefault="00E038ED" w:rsidP="00E038ED"/>
    <w:p w:rsidR="00E038ED" w:rsidRDefault="00E038ED" w:rsidP="00E038ED">
      <w:pPr>
        <w:pStyle w:val="ActivitySection"/>
      </w:pPr>
      <w:r>
        <w:t>Chemicals</w:t>
      </w:r>
    </w:p>
    <w:p w:rsidR="00E038ED" w:rsidRDefault="00E038ED" w:rsidP="00E038ED">
      <w:pPr>
        <w:pStyle w:val="ActivityBody"/>
      </w:pPr>
      <w:r>
        <w:t xml:space="preserve">Exposure to chemicals will be an issue for students. Students will need detailed instructions for handling and using chemicals. The teacher will also be responsible for disposal of chemicals according to school district policy. In addition, all chemicals used in the </w:t>
      </w:r>
      <w:r w:rsidR="00AA4B38">
        <w:t xml:space="preserve">laboratory must have a current </w:t>
      </w:r>
      <w:bookmarkStart w:id="0" w:name="_GoBack"/>
      <w:bookmarkEnd w:id="0"/>
      <w:r>
        <w:t>SDS on file and available for students to access.</w:t>
      </w:r>
    </w:p>
    <w:p w:rsidR="00E038ED" w:rsidRPr="00853283" w:rsidRDefault="00E038ED" w:rsidP="00E038ED"/>
    <w:p w:rsidR="00E038ED" w:rsidRDefault="00E038ED" w:rsidP="00E038ED">
      <w:pPr>
        <w:pStyle w:val="ActivityBody"/>
      </w:pPr>
      <w:r>
        <w:t>For some corrosive and caustic chemicals, personal safety protection will be required. The teacher must provide:</w:t>
      </w:r>
    </w:p>
    <w:p w:rsidR="00E038ED" w:rsidRDefault="00E038ED" w:rsidP="00E038ED">
      <w:pPr>
        <w:pStyle w:val="Activitybullet"/>
      </w:pPr>
      <w:r>
        <w:t>Safety glasses and goggles for eye protection</w:t>
      </w:r>
    </w:p>
    <w:p w:rsidR="00E038ED" w:rsidRDefault="00E038ED" w:rsidP="00E038ED">
      <w:pPr>
        <w:pStyle w:val="Activitybullet"/>
      </w:pPr>
      <w:r>
        <w:t>Laboratory aprons or coats</w:t>
      </w:r>
    </w:p>
    <w:p w:rsidR="00E038ED" w:rsidRDefault="00E038ED" w:rsidP="00E038ED">
      <w:pPr>
        <w:pStyle w:val="Activitybullet"/>
      </w:pPr>
      <w:r>
        <w:t>Gloves</w:t>
      </w:r>
    </w:p>
    <w:p w:rsidR="00E038ED" w:rsidRDefault="00E038ED" w:rsidP="00E038ED">
      <w:pPr>
        <w:pStyle w:val="Activitybullet"/>
      </w:pPr>
      <w:r>
        <w:t>Spill kit</w:t>
      </w:r>
    </w:p>
    <w:p w:rsidR="00E038ED" w:rsidRDefault="00E038ED" w:rsidP="00E038ED">
      <w:pPr>
        <w:pStyle w:val="ActivityBody"/>
      </w:pPr>
      <w:r>
        <w:t>Any injury resulting from chemical exposure must be treated immediately by medical personnel. Follow school district policy for handling chemical related injuries.</w:t>
      </w:r>
    </w:p>
    <w:p w:rsidR="00E038ED" w:rsidRDefault="00E038ED" w:rsidP="00E038ED"/>
    <w:p w:rsidR="00E038ED" w:rsidRDefault="00E038ED" w:rsidP="00E038ED">
      <w:pPr>
        <w:pStyle w:val="ActivitySection"/>
      </w:pPr>
      <w:r>
        <w:t>Cutting Instruments</w:t>
      </w:r>
    </w:p>
    <w:p w:rsidR="00E038ED" w:rsidRDefault="00E038ED" w:rsidP="00E038ED">
      <w:pPr>
        <w:pStyle w:val="ActivityBody"/>
      </w:pPr>
      <w:r>
        <w:t>For several laboratory activities, sharp cutting edges are used, such as knives, food processors, and slicers. The teacher must provide specific instructions for safe use of these cutting instruments. Students will need to know how to hold the instrument, how much pressure to exert, and what surface to cut on to protect themselves and the laboratory equipment.</w:t>
      </w:r>
    </w:p>
    <w:p w:rsidR="00E038ED" w:rsidRPr="00A34DB9" w:rsidRDefault="00E038ED" w:rsidP="00E038ED"/>
    <w:p w:rsidR="00E038ED" w:rsidRDefault="00E038ED" w:rsidP="00E038ED">
      <w:pPr>
        <w:pStyle w:val="ActivityBody"/>
      </w:pPr>
      <w:r>
        <w:t>If an injury should result from a cutting instrument, the teacher must follow first aid practices according to school policy and report all accidents to the main office.</w:t>
      </w:r>
    </w:p>
    <w:p w:rsidR="00E038ED" w:rsidRDefault="00E038ED" w:rsidP="00E038ED"/>
    <w:p w:rsidR="00E038ED" w:rsidRDefault="00E038ED" w:rsidP="00E038ED">
      <w:pPr>
        <w:pStyle w:val="ActivitySection"/>
      </w:pPr>
      <w:r>
        <w:t>Electrical Hazards</w:t>
      </w:r>
    </w:p>
    <w:p w:rsidR="00E038ED" w:rsidRDefault="00E038ED" w:rsidP="00E038ED">
      <w:pPr>
        <w:pStyle w:val="ActivityBody"/>
      </w:pPr>
      <w:r>
        <w:t>Common electrical hazards, such as plugs and cords are present in laboratory situations. However, the biggest concern for wet laboratory activities using electrical devices is electrical shock due to moisture conduction. The teacher will need to plan activities accordingly to prevent potential electrical shock when using electronics near liquids. It is also important to check all electrical equipment to ensure all cords and connections are adequately insulated and in good shape.</w:t>
      </w:r>
    </w:p>
    <w:p w:rsidR="00E038ED" w:rsidRDefault="00E038ED" w:rsidP="00E038ED"/>
    <w:p w:rsidR="00E038ED" w:rsidRDefault="00E038ED" w:rsidP="00E038ED">
      <w:pPr>
        <w:pStyle w:val="ActivitySection"/>
      </w:pPr>
      <w:r>
        <w:t>Glass</w:t>
      </w:r>
    </w:p>
    <w:p w:rsidR="00E038ED" w:rsidRDefault="00E038ED" w:rsidP="00E038ED">
      <w:pPr>
        <w:pStyle w:val="ActivityBody"/>
      </w:pPr>
      <w:r>
        <w:t>Glass containers, slides, and equipment will be used in the laboratory. It is important to remind students of the fragile nature of these items, as some students may not identify them as consisting of glass. Each laboratory should be equipped with items to clean up broken glass and dispose of it to prevent injury to students and others.</w:t>
      </w:r>
    </w:p>
    <w:p w:rsidR="00E038ED" w:rsidRPr="00D30BA0" w:rsidRDefault="00E038ED" w:rsidP="00E038ED"/>
    <w:p w:rsidR="00E038ED" w:rsidRDefault="00E038ED" w:rsidP="00E038ED">
      <w:pPr>
        <w:pStyle w:val="ActivityBody"/>
      </w:pPr>
      <w:r>
        <w:t xml:space="preserve">It is recommended that a broken glass disposal area be provided at all times. </w:t>
      </w:r>
      <w:r w:rsidRPr="00156DD2">
        <w:rPr>
          <w:rStyle w:val="Bold"/>
        </w:rPr>
        <w:t>Do not</w:t>
      </w:r>
      <w:r>
        <w:t xml:space="preserve"> throw broken glass into the wastebasket as it poses a risk of injury to janitorial staff. Proper storage is important to protect glass objects from breakage.</w:t>
      </w:r>
    </w:p>
    <w:p w:rsidR="00E038ED" w:rsidRPr="0058064B" w:rsidRDefault="00E038ED" w:rsidP="00E038ED"/>
    <w:p w:rsidR="00E038ED" w:rsidRDefault="00E038ED" w:rsidP="00E038ED">
      <w:pPr>
        <w:pStyle w:val="ActivityBody"/>
      </w:pPr>
      <w:r>
        <w:t>If cuts result from broken glass, contact your front office personnel immediately and follow procedures set by your local school district for handling the injury. Be aware of the district policy for cleaning up blood resulting from cuts and inform students of the dangers.</w:t>
      </w:r>
    </w:p>
    <w:p w:rsidR="00E038ED" w:rsidRDefault="00E038ED" w:rsidP="00E038ED"/>
    <w:p w:rsidR="00E038ED" w:rsidRDefault="00E038ED" w:rsidP="00E038ED">
      <w:pPr>
        <w:pStyle w:val="ActivitySection"/>
        <w:sectPr w:rsidR="00E038ED" w:rsidSect="004434D0">
          <w:footerReference w:type="default" r:id="rId8"/>
          <w:footerReference w:type="first" r:id="rId9"/>
          <w:pgSz w:w="12240" w:h="15840"/>
          <w:pgMar w:top="720" w:right="720" w:bottom="720" w:left="720" w:header="720" w:footer="720" w:gutter="0"/>
          <w:cols w:space="720"/>
          <w:titlePg/>
          <w:docGrid w:linePitch="360"/>
        </w:sectPr>
      </w:pPr>
    </w:p>
    <w:p w:rsidR="00E038ED" w:rsidRDefault="00E038ED" w:rsidP="00E038ED">
      <w:pPr>
        <w:pStyle w:val="ActivitySection"/>
      </w:pPr>
      <w:r>
        <w:lastRenderedPageBreak/>
        <w:t>Microscope Care and Operation</w:t>
      </w:r>
    </w:p>
    <w:p w:rsidR="00E038ED" w:rsidRDefault="00E038ED" w:rsidP="00E038ED">
      <w:pPr>
        <w:pStyle w:val="ActivityBody"/>
      </w:pPr>
      <w:r>
        <w:t>Microscopes are commonly used in the laboratory setting. Throughout the year, there will be opportunities to observe organisms and tissues at the microscopic level. Proper care and use of microscopes is essential for accurate observations as well as laboratory safety.</w:t>
      </w:r>
    </w:p>
    <w:p w:rsidR="00E038ED" w:rsidRPr="00236472" w:rsidRDefault="00E038ED" w:rsidP="00E038ED"/>
    <w:p w:rsidR="00E038ED" w:rsidRDefault="00E038ED" w:rsidP="00E038ED">
      <w:pPr>
        <w:pStyle w:val="ActivityBody"/>
      </w:pPr>
      <w:r>
        <w:t>A microscope is an instrument that produces an enlarged image of an object. Microscopes used most often are light microscopes, which use light to enlarge the image. The two types of microscopes used in this course include compound light microscopes and stereomicroscopes. A compound light microscope is used to view very small objects that have been prepared on a slide. Stereomicroscopes are used to study larger specimens and to observe the surfaces of structures.</w:t>
      </w:r>
    </w:p>
    <w:p w:rsidR="00E038ED" w:rsidRPr="00E038ED" w:rsidRDefault="00E038ED" w:rsidP="00E038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4"/>
        <w:gridCol w:w="5454"/>
      </w:tblGrid>
      <w:tr w:rsidR="00E038ED" w:rsidTr="00E038ED">
        <w:trPr>
          <w:trHeight w:val="413"/>
        </w:trPr>
        <w:tc>
          <w:tcPr>
            <w:tcW w:w="10908" w:type="dxa"/>
            <w:gridSpan w:val="2"/>
            <w:vAlign w:val="center"/>
          </w:tcPr>
          <w:p w:rsidR="00E038ED" w:rsidRDefault="00E038ED" w:rsidP="00766115">
            <w:pPr>
              <w:pStyle w:val="RubricHeadings"/>
            </w:pPr>
            <w:r>
              <w:t>Parts of the Microscope</w:t>
            </w:r>
          </w:p>
        </w:tc>
      </w:tr>
      <w:tr w:rsidR="00E038ED" w:rsidTr="00E038ED">
        <w:tc>
          <w:tcPr>
            <w:tcW w:w="5454" w:type="dxa"/>
          </w:tcPr>
          <w:p w:rsidR="00E038ED" w:rsidRPr="00C02BDA" w:rsidRDefault="00AA4B38" w:rsidP="00766115">
            <w:pPr>
              <w:pStyle w:val="ActivityBody"/>
              <w:ind w:left="0"/>
            </w:pPr>
            <w:r>
              <w:rPr>
                <w:noProof/>
              </w:rPr>
              <w:pict>
                <v:shape id="Picture 3" o:spid="_x0000_i1028" type="#_x0000_t75" style="width:3in;height:192.9pt;visibility:visible;mso-wrap-style:square">
                  <v:imagedata r:id="rId10" o:title="" croptop="3007f" cropleft="2698f"/>
                </v:shape>
              </w:pict>
            </w:r>
          </w:p>
        </w:tc>
        <w:tc>
          <w:tcPr>
            <w:tcW w:w="5454" w:type="dxa"/>
          </w:tcPr>
          <w:p w:rsidR="00E038ED" w:rsidRPr="00140192" w:rsidRDefault="00AA4B38" w:rsidP="00766115">
            <w:pPr>
              <w:pStyle w:val="ActivityBody"/>
              <w:ind w:left="0"/>
            </w:pPr>
            <w:r>
              <w:rPr>
                <w:noProof/>
              </w:rPr>
              <w:pict>
                <v:shape id="Picture 2" o:spid="_x0000_i1029" type="#_x0000_t75" style="width:210.55pt;height:199.7pt;visibility:visible;mso-wrap-style:square">
                  <v:imagedata r:id="rId11" o:title="" croptop="2500f" cropleft="945f"/>
                </v:shape>
              </w:pict>
            </w:r>
          </w:p>
        </w:tc>
      </w:tr>
      <w:tr w:rsidR="00E038ED" w:rsidTr="00E038ED">
        <w:tc>
          <w:tcPr>
            <w:tcW w:w="5454" w:type="dxa"/>
          </w:tcPr>
          <w:p w:rsidR="00E038ED" w:rsidRDefault="00E038ED" w:rsidP="00766115">
            <w:pPr>
              <w:pStyle w:val="CaptionCentered"/>
            </w:pPr>
            <w:r>
              <w:t>Compound Light Microscope</w:t>
            </w:r>
          </w:p>
        </w:tc>
        <w:tc>
          <w:tcPr>
            <w:tcW w:w="5454" w:type="dxa"/>
          </w:tcPr>
          <w:p w:rsidR="00E038ED" w:rsidRDefault="00E038ED" w:rsidP="00766115">
            <w:pPr>
              <w:pStyle w:val="CaptionCentered"/>
            </w:pPr>
            <w:r>
              <w:t>Stereomicroscope</w:t>
            </w:r>
          </w:p>
        </w:tc>
      </w:tr>
    </w:tbl>
    <w:p w:rsidR="00E038ED" w:rsidRDefault="00E038ED" w:rsidP="00E038ED"/>
    <w:p w:rsidR="00E038ED" w:rsidRDefault="00E038ED" w:rsidP="00E038ED">
      <w:pPr>
        <w:pStyle w:val="ActivityBodyBold"/>
      </w:pPr>
      <w:r>
        <w:t>General Procedures for Microscope Use</w:t>
      </w:r>
    </w:p>
    <w:p w:rsidR="00E038ED" w:rsidRDefault="00E038ED" w:rsidP="00E038ED">
      <w:pPr>
        <w:pStyle w:val="Activitybullet"/>
      </w:pPr>
      <w:r>
        <w:t>When moving a microscope, always pick up the microscope by the arm with one hand and use the other hand under the base for support. Use both hands while carrying the microscope.</w:t>
      </w:r>
    </w:p>
    <w:p w:rsidR="00E038ED" w:rsidRDefault="00E038ED" w:rsidP="00E038ED">
      <w:pPr>
        <w:pStyle w:val="Activitybullet"/>
      </w:pPr>
      <w:r>
        <w:t>Place the microscope securely on the workspace well away from the edge.</w:t>
      </w:r>
    </w:p>
    <w:p w:rsidR="00E038ED" w:rsidRDefault="00E038ED" w:rsidP="00E038ED">
      <w:pPr>
        <w:pStyle w:val="Activitybullet"/>
      </w:pPr>
      <w:r>
        <w:t>If the microscope has a power cord, secure the cord on the desk or countertop. Do not allow excess cord to hang down where it could be snagged by a passerby.</w:t>
      </w:r>
    </w:p>
    <w:p w:rsidR="00E038ED" w:rsidRDefault="00E038ED" w:rsidP="00E038ED">
      <w:pPr>
        <w:pStyle w:val="Activitybullet"/>
      </w:pPr>
      <w:r>
        <w:t>Grasp the plug firmly when plugging and unplugging the microscope, do not pull on the cord.</w:t>
      </w:r>
    </w:p>
    <w:p w:rsidR="00E038ED" w:rsidRDefault="00E038ED" w:rsidP="00E038ED">
      <w:pPr>
        <w:pStyle w:val="Activitybullet"/>
      </w:pPr>
      <w:r>
        <w:t>Always begin observations with the revolving nosepiece set to the low-power objective.</w:t>
      </w:r>
    </w:p>
    <w:p w:rsidR="00E038ED" w:rsidRDefault="00E038ED" w:rsidP="00E038ED">
      <w:pPr>
        <w:pStyle w:val="Activitybullet"/>
      </w:pPr>
      <w:r>
        <w:t>Do not touch the glass part of the lenses with your finger; use a piece of lens paper to clean the viewing area.</w:t>
      </w:r>
    </w:p>
    <w:p w:rsidR="00E038ED" w:rsidRDefault="00E038ED" w:rsidP="00E038ED">
      <w:pPr>
        <w:pStyle w:val="Activitybullet"/>
      </w:pPr>
      <w:r>
        <w:t>Magnification power of an objective setting is determined by multiplying the magnification of the eyepiece by the magnification of the objective.</w:t>
      </w:r>
    </w:p>
    <w:p w:rsidR="00E038ED" w:rsidRDefault="00E038ED" w:rsidP="00E038ED">
      <w:pPr>
        <w:pStyle w:val="ActivityBodyBold"/>
      </w:pPr>
      <w:r>
        <w:t>Focusing the Compound Light Microscope</w:t>
      </w:r>
    </w:p>
    <w:p w:rsidR="00E038ED" w:rsidRPr="0071480B" w:rsidRDefault="00E038ED" w:rsidP="00E038ED">
      <w:pPr>
        <w:pStyle w:val="ActivityNumbers"/>
        <w:numPr>
          <w:ilvl w:val="0"/>
          <w:numId w:val="9"/>
        </w:numPr>
      </w:pPr>
      <w:r w:rsidRPr="0071480B">
        <w:t>Turn the revolving nosepiece so the lowest power objective is in the viewing position.</w:t>
      </w:r>
    </w:p>
    <w:p w:rsidR="00E038ED" w:rsidRPr="0071480B" w:rsidRDefault="00E038ED" w:rsidP="00E038ED">
      <w:pPr>
        <w:pStyle w:val="ActivityNumbers"/>
        <w:numPr>
          <w:ilvl w:val="0"/>
          <w:numId w:val="9"/>
        </w:numPr>
      </w:pPr>
      <w:r w:rsidRPr="0071480B">
        <w:t xml:space="preserve">Use the coarse adjustment to move the objectives and the </w:t>
      </w:r>
      <w:r>
        <w:t>stage as far apart as possible.</w:t>
      </w:r>
    </w:p>
    <w:p w:rsidR="00E038ED" w:rsidRPr="0071480B" w:rsidRDefault="00E038ED" w:rsidP="00E038ED">
      <w:pPr>
        <w:pStyle w:val="ActivityNumbers"/>
        <w:numPr>
          <w:ilvl w:val="0"/>
          <w:numId w:val="9"/>
        </w:numPr>
      </w:pPr>
      <w:r w:rsidRPr="0071480B">
        <w:t>Place a slide on the stage using the stage clips.</w:t>
      </w:r>
    </w:p>
    <w:p w:rsidR="00E038ED" w:rsidRPr="0071480B" w:rsidRDefault="00E038ED" w:rsidP="00E038ED">
      <w:pPr>
        <w:pStyle w:val="ActivityNumbers"/>
        <w:numPr>
          <w:ilvl w:val="0"/>
          <w:numId w:val="9"/>
        </w:numPr>
      </w:pPr>
      <w:r w:rsidRPr="0071480B">
        <w:t>With the objective set at the lowest magnification, use the coarse adjustment knob to bring the stage and objective as close together as possible without touching the slide to the objective.</w:t>
      </w:r>
    </w:p>
    <w:p w:rsidR="00E038ED" w:rsidRPr="0071480B" w:rsidRDefault="00E038ED" w:rsidP="00E038ED">
      <w:pPr>
        <w:pStyle w:val="ActivityNumbers"/>
        <w:numPr>
          <w:ilvl w:val="0"/>
          <w:numId w:val="9"/>
        </w:numPr>
      </w:pPr>
      <w:r w:rsidRPr="0071480B">
        <w:lastRenderedPageBreak/>
        <w:t>Looking into the eyepiece, focus the objective by slowly raising the le</w:t>
      </w:r>
      <w:r>
        <w:t>ns using the coarse adjustment.</w:t>
      </w:r>
    </w:p>
    <w:p w:rsidR="00E038ED" w:rsidRPr="0071480B" w:rsidRDefault="00E038ED" w:rsidP="00E038ED">
      <w:pPr>
        <w:pStyle w:val="ActivityNumbers"/>
        <w:numPr>
          <w:ilvl w:val="0"/>
          <w:numId w:val="9"/>
        </w:numPr>
      </w:pPr>
      <w:r w:rsidRPr="0071480B">
        <w:t>Use the fine adjustment to complete focusing.</w:t>
      </w:r>
    </w:p>
    <w:p w:rsidR="00E038ED" w:rsidRPr="0071480B" w:rsidRDefault="00E038ED" w:rsidP="00E038ED">
      <w:pPr>
        <w:pStyle w:val="ActivityNumbers"/>
        <w:numPr>
          <w:ilvl w:val="0"/>
          <w:numId w:val="9"/>
        </w:numPr>
      </w:pPr>
      <w:r w:rsidRPr="0071480B">
        <w:t>When the specimen is centered and focused at low power, rotate the revolving nosepiece to a higher power. Watch carefully to avoid contact between th</w:t>
      </w:r>
      <w:r>
        <w:t>e slide and the objective lens.</w:t>
      </w:r>
    </w:p>
    <w:p w:rsidR="00E038ED" w:rsidRPr="0071480B" w:rsidRDefault="00E038ED" w:rsidP="00E038ED">
      <w:pPr>
        <w:pStyle w:val="ActivityNumbers"/>
        <w:numPr>
          <w:ilvl w:val="0"/>
          <w:numId w:val="9"/>
        </w:numPr>
      </w:pPr>
      <w:r w:rsidRPr="0071480B">
        <w:t>Use only the fine adjustment to focus at higher powers.</w:t>
      </w:r>
    </w:p>
    <w:p w:rsidR="00E038ED" w:rsidRDefault="00E038ED" w:rsidP="00E038ED"/>
    <w:p w:rsidR="00E038ED" w:rsidRDefault="00E038ED" w:rsidP="00E038ED">
      <w:pPr>
        <w:pStyle w:val="ActivitySection"/>
      </w:pPr>
      <w:r>
        <w:t>Lifting</w:t>
      </w:r>
    </w:p>
    <w:p w:rsidR="00E038ED" w:rsidRPr="00E038ED" w:rsidRDefault="00E038ED" w:rsidP="00E038ED">
      <w:pPr>
        <w:pStyle w:val="ActivityBody"/>
      </w:pPr>
      <w:r>
        <w:t>Laboratory supplies and projects may present a risk to students in terms of injury from lifting heavy items. Be aware of district policies concerning lifting heavy objects. A good thumb rule is to have equipment or make special accommodations when moving anything over 50 pounds. It is a teacher’s responsibility to prevent students from lifting heavy objects without providing the proper equipment to do it safely.</w:t>
      </w:r>
    </w:p>
    <w:sectPr w:rsidR="00E038ED" w:rsidRPr="00E038ED" w:rsidSect="004434D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792" w:rsidRDefault="00B46792">
      <w:r>
        <w:separator/>
      </w:r>
    </w:p>
  </w:endnote>
  <w:endnote w:type="continuationSeparator" w:id="0">
    <w:p w:rsidR="00B46792" w:rsidRDefault="00B46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rsidTr="00157884">
      <w:tc>
        <w:tcPr>
          <w:tcW w:w="4968" w:type="dxa"/>
          <w:shd w:val="clear" w:color="auto" w:fill="F2F2F2"/>
        </w:tcPr>
        <w:p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rsidR="00E03370" w:rsidRDefault="003B7DE8" w:rsidP="00380935">
          <w:pPr>
            <w:pStyle w:val="Footer"/>
          </w:pPr>
          <w:r>
            <w:t>FSS</w:t>
          </w:r>
          <w:r w:rsidR="00E038ED">
            <w:t xml:space="preserve"> –</w:t>
          </w:r>
          <w:r w:rsidR="00380935">
            <w:t xml:space="preserve"> </w:t>
          </w:r>
          <w:r w:rsidR="00E038ED">
            <w:t>Laboratory Safety Manual</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AA4B38">
            <w:rPr>
              <w:rStyle w:val="PageNumber"/>
              <w:rFonts w:cs="Arial"/>
              <w:noProof/>
              <w:szCs w:val="20"/>
            </w:rPr>
            <w:t>5</w:t>
          </w:r>
          <w:r w:rsidR="00E03370"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p w:rsidR="0019259E" w:rsidRPr="00E038ED" w:rsidRDefault="0019259E">
    <w:pPr>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rsidTr="00FD43FB">
      <w:tc>
        <w:tcPr>
          <w:tcW w:w="4968" w:type="dxa"/>
          <w:shd w:val="clear" w:color="auto" w:fill="F2F2F2"/>
        </w:tcPr>
        <w:p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rsidR="003B0686" w:rsidRDefault="00627274" w:rsidP="00380935">
          <w:pPr>
            <w:pStyle w:val="Footer"/>
          </w:pPr>
          <w:r>
            <w:t>FSS</w:t>
          </w:r>
          <w:r w:rsidR="003B0686" w:rsidRPr="003B0686">
            <w:t xml:space="preserve"> –</w:t>
          </w:r>
          <w:r w:rsidR="00380935">
            <w:t xml:space="preserve"> </w:t>
          </w:r>
          <w:r w:rsidR="00E038ED">
            <w:t>Laboratory Safety Manual</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AA4B38">
            <w:rPr>
              <w:rStyle w:val="PageNumber"/>
              <w:rFonts w:cs="Arial"/>
              <w:noProof/>
              <w:szCs w:val="20"/>
            </w:rPr>
            <w:t>4</w:t>
          </w:r>
          <w:r w:rsidR="003B0686" w:rsidRPr="00E03370">
            <w:rPr>
              <w:rStyle w:val="PageNumber"/>
              <w:rFonts w:cs="Arial"/>
              <w:szCs w:val="20"/>
            </w:rPr>
            <w:fldChar w:fldCharType="end"/>
          </w:r>
        </w:p>
      </w:tc>
    </w:tr>
  </w:tbl>
  <w:p w:rsidR="002B0DD0" w:rsidRPr="003B0686" w:rsidRDefault="002B0DD0" w:rsidP="003B0686">
    <w:pPr>
      <w:pStyle w:val="Footer"/>
      <w:jc w:val="left"/>
      <w:rPr>
        <w:sz w:val="2"/>
        <w:szCs w:val="2"/>
      </w:rPr>
    </w:pPr>
  </w:p>
  <w:p w:rsidR="0019259E" w:rsidRPr="00E038ED" w:rsidRDefault="0019259E">
    <w:pP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792" w:rsidRDefault="00B46792">
      <w:r>
        <w:separator/>
      </w:r>
    </w:p>
  </w:footnote>
  <w:footnote w:type="continuationSeparator" w:id="0">
    <w:p w:rsidR="00B46792" w:rsidRDefault="00B467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1.55pt;height:11.55pt" o:bullet="t">
        <v:imagedata r:id="rId1" o:title="mso1DB"/>
      </v:shape>
    </w:pict>
  </w:numPicBullet>
  <w:numPicBullet w:numPicBulletId="1">
    <w:pict>
      <v:shape id="_x0000_i1096"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38ED"/>
    <w:rsid w:val="00004D44"/>
    <w:rsid w:val="00023EF4"/>
    <w:rsid w:val="0006381D"/>
    <w:rsid w:val="000643C4"/>
    <w:rsid w:val="00095B65"/>
    <w:rsid w:val="000C04E3"/>
    <w:rsid w:val="000E30CE"/>
    <w:rsid w:val="00120DA8"/>
    <w:rsid w:val="00125FE3"/>
    <w:rsid w:val="00140531"/>
    <w:rsid w:val="001522F9"/>
    <w:rsid w:val="00153705"/>
    <w:rsid w:val="00157884"/>
    <w:rsid w:val="00164A78"/>
    <w:rsid w:val="00186EA4"/>
    <w:rsid w:val="0019259E"/>
    <w:rsid w:val="001C5732"/>
    <w:rsid w:val="001D3468"/>
    <w:rsid w:val="001E706D"/>
    <w:rsid w:val="001F5964"/>
    <w:rsid w:val="00210996"/>
    <w:rsid w:val="002212A2"/>
    <w:rsid w:val="002438C6"/>
    <w:rsid w:val="00251483"/>
    <w:rsid w:val="00261D56"/>
    <w:rsid w:val="002704AC"/>
    <w:rsid w:val="00270C46"/>
    <w:rsid w:val="00276DA5"/>
    <w:rsid w:val="00292340"/>
    <w:rsid w:val="002B0DD0"/>
    <w:rsid w:val="002C5E76"/>
    <w:rsid w:val="002E4407"/>
    <w:rsid w:val="002F2976"/>
    <w:rsid w:val="002F3C64"/>
    <w:rsid w:val="003310C6"/>
    <w:rsid w:val="003340F2"/>
    <w:rsid w:val="0034081A"/>
    <w:rsid w:val="00352B6E"/>
    <w:rsid w:val="003574C4"/>
    <w:rsid w:val="00380935"/>
    <w:rsid w:val="00395386"/>
    <w:rsid w:val="003A2FD6"/>
    <w:rsid w:val="003B0686"/>
    <w:rsid w:val="003B7DE8"/>
    <w:rsid w:val="003E2BBD"/>
    <w:rsid w:val="00403D91"/>
    <w:rsid w:val="0041298F"/>
    <w:rsid w:val="0041647F"/>
    <w:rsid w:val="0042007E"/>
    <w:rsid w:val="004434D0"/>
    <w:rsid w:val="0048295B"/>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338A2"/>
    <w:rsid w:val="00763431"/>
    <w:rsid w:val="0076778F"/>
    <w:rsid w:val="0077472E"/>
    <w:rsid w:val="007925F0"/>
    <w:rsid w:val="007A36E5"/>
    <w:rsid w:val="007A566D"/>
    <w:rsid w:val="007C2998"/>
    <w:rsid w:val="007C4DA2"/>
    <w:rsid w:val="007E6D00"/>
    <w:rsid w:val="007F0280"/>
    <w:rsid w:val="008321FB"/>
    <w:rsid w:val="00834DF0"/>
    <w:rsid w:val="00842458"/>
    <w:rsid w:val="008575ED"/>
    <w:rsid w:val="00864182"/>
    <w:rsid w:val="00875A5A"/>
    <w:rsid w:val="008955CE"/>
    <w:rsid w:val="008A3B43"/>
    <w:rsid w:val="008D1630"/>
    <w:rsid w:val="0090461E"/>
    <w:rsid w:val="00905BAB"/>
    <w:rsid w:val="00960B08"/>
    <w:rsid w:val="009664A4"/>
    <w:rsid w:val="00966E61"/>
    <w:rsid w:val="0098363E"/>
    <w:rsid w:val="009C4D66"/>
    <w:rsid w:val="009E0675"/>
    <w:rsid w:val="009E3C1F"/>
    <w:rsid w:val="009F29A8"/>
    <w:rsid w:val="00A241A8"/>
    <w:rsid w:val="00A31333"/>
    <w:rsid w:val="00A41DA8"/>
    <w:rsid w:val="00A45FE8"/>
    <w:rsid w:val="00A70C87"/>
    <w:rsid w:val="00A82C3B"/>
    <w:rsid w:val="00A856C3"/>
    <w:rsid w:val="00AA4B38"/>
    <w:rsid w:val="00AA4D44"/>
    <w:rsid w:val="00AA52A7"/>
    <w:rsid w:val="00AC1398"/>
    <w:rsid w:val="00AC6CF6"/>
    <w:rsid w:val="00AE0075"/>
    <w:rsid w:val="00AF47E6"/>
    <w:rsid w:val="00B032F1"/>
    <w:rsid w:val="00B05D83"/>
    <w:rsid w:val="00B43C31"/>
    <w:rsid w:val="00B45B73"/>
    <w:rsid w:val="00B46792"/>
    <w:rsid w:val="00B541ED"/>
    <w:rsid w:val="00B836E8"/>
    <w:rsid w:val="00B94588"/>
    <w:rsid w:val="00BB056A"/>
    <w:rsid w:val="00BD7B24"/>
    <w:rsid w:val="00BE2F3A"/>
    <w:rsid w:val="00BF2C89"/>
    <w:rsid w:val="00C03055"/>
    <w:rsid w:val="00C33247"/>
    <w:rsid w:val="00C412F9"/>
    <w:rsid w:val="00C53150"/>
    <w:rsid w:val="00C615E1"/>
    <w:rsid w:val="00CA427F"/>
    <w:rsid w:val="00CB08DF"/>
    <w:rsid w:val="00CC21A3"/>
    <w:rsid w:val="00CE1E13"/>
    <w:rsid w:val="00CE1E34"/>
    <w:rsid w:val="00CF6E1D"/>
    <w:rsid w:val="00D26462"/>
    <w:rsid w:val="00D27120"/>
    <w:rsid w:val="00D449A4"/>
    <w:rsid w:val="00D813DD"/>
    <w:rsid w:val="00D83D7D"/>
    <w:rsid w:val="00D9030F"/>
    <w:rsid w:val="00DC3376"/>
    <w:rsid w:val="00DD3B69"/>
    <w:rsid w:val="00DE2030"/>
    <w:rsid w:val="00DE2572"/>
    <w:rsid w:val="00DE51D2"/>
    <w:rsid w:val="00E02AFD"/>
    <w:rsid w:val="00E03370"/>
    <w:rsid w:val="00E038ED"/>
    <w:rsid w:val="00E0723A"/>
    <w:rsid w:val="00E33390"/>
    <w:rsid w:val="00E430F2"/>
    <w:rsid w:val="00E56BAB"/>
    <w:rsid w:val="00E65C9D"/>
    <w:rsid w:val="00E70B1A"/>
    <w:rsid w:val="00E71418"/>
    <w:rsid w:val="00E821B9"/>
    <w:rsid w:val="00E83AB6"/>
    <w:rsid w:val="00EE5805"/>
    <w:rsid w:val="00EF24AE"/>
    <w:rsid w:val="00F01A9E"/>
    <w:rsid w:val="00F4061F"/>
    <w:rsid w:val="00F55DDB"/>
    <w:rsid w:val="00F70783"/>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D733FE0-50A2-4F13-ACA5-002861717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2</TotalTime>
  <Pages>5</Pages>
  <Words>1681</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FSS Laboratory Safety Manual</vt:lpstr>
    </vt:vector>
  </TitlesOfParts>
  <Manager>Dan Jansen</Manager>
  <Company>Curriculum for Agricultural Science Education</Company>
  <LinksUpToDate>false</LinksUpToDate>
  <CharactersWithSpaces>11241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 Laboratory Safety Manual</dc:title>
  <dc:subject>FSS - Teacher Resources - Laboratory Safety Manual</dc:subject>
  <dc:creator>Marlene Mensch;Leslie Fairchild</dc:creator>
  <cp:keywords/>
  <dc:description/>
  <cp:lastModifiedBy>Marlene Jansen</cp:lastModifiedBy>
  <cp:revision>3</cp:revision>
  <cp:lastPrinted>2014-03-03T20:17:00Z</cp:lastPrinted>
  <dcterms:created xsi:type="dcterms:W3CDTF">2015-06-20T17:56:00Z</dcterms:created>
  <dcterms:modified xsi:type="dcterms:W3CDTF">2015-08-27T18:45:00Z</dcterms:modified>
</cp:coreProperties>
</file>